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STONYNG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vol.4 pp.90-1)</w:t>
      </w: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17C9" w:rsidRPr="000317C9" w:rsidRDefault="000317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sectPr w:rsidR="000317C9" w:rsidRPr="000317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DA8" w:rsidRDefault="00E21DA8" w:rsidP="00E71FC3">
      <w:pPr>
        <w:spacing w:after="0" w:line="240" w:lineRule="auto"/>
      </w:pPr>
      <w:r>
        <w:separator/>
      </w:r>
    </w:p>
  </w:endnote>
  <w:endnote w:type="continuationSeparator" w:id="0">
    <w:p w:rsidR="00E21DA8" w:rsidRDefault="00E21D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DA8" w:rsidRDefault="00E21DA8" w:rsidP="00E71FC3">
      <w:pPr>
        <w:spacing w:after="0" w:line="240" w:lineRule="auto"/>
      </w:pPr>
      <w:r>
        <w:separator/>
      </w:r>
    </w:p>
  </w:footnote>
  <w:footnote w:type="continuationSeparator" w:id="0">
    <w:p w:rsidR="00E21DA8" w:rsidRDefault="00E21D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7C9"/>
    <w:rsid w:val="000317C9"/>
    <w:rsid w:val="00AB52E8"/>
    <w:rsid w:val="00B16D3F"/>
    <w:rsid w:val="00E21D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2C5FE"/>
  <w15:chartTrackingRefBased/>
  <w15:docId w15:val="{02E4F26A-BE07-4E19-918A-5A154135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2016-02-29T16:48:00Z</dcterms:created>
  <dcterms:modified xsi:type="dcterms:W3CDTF">2016-02-29T16:50:00Z</dcterms:modified>
</cp:coreProperties>
</file>